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931CE" w14:textId="77777777" w:rsidR="005B760D" w:rsidRDefault="005B760D" w:rsidP="005B76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KEDEROWE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fl.1413-4)</w:t>
      </w:r>
    </w:p>
    <w:p w14:paraId="6E085AF7" w14:textId="77777777" w:rsidR="005B760D" w:rsidRDefault="005B760D" w:rsidP="005B760D">
      <w:pPr>
        <w:rPr>
          <w:rFonts w:ascii="Times New Roman" w:hAnsi="Times New Roman" w:cs="Times New Roman"/>
          <w:sz w:val="24"/>
          <w:szCs w:val="24"/>
        </w:rPr>
      </w:pPr>
    </w:p>
    <w:p w14:paraId="5196993C" w14:textId="77777777" w:rsidR="005B760D" w:rsidRDefault="005B760D" w:rsidP="005B760D">
      <w:pPr>
        <w:rPr>
          <w:rFonts w:ascii="Times New Roman" w:hAnsi="Times New Roman" w:cs="Times New Roman"/>
          <w:sz w:val="24"/>
          <w:szCs w:val="24"/>
        </w:rPr>
      </w:pPr>
    </w:p>
    <w:p w14:paraId="19817508" w14:textId="77777777" w:rsidR="005B760D" w:rsidRDefault="005B760D" w:rsidP="005B76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Nov.1413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Cornwall.   (C.F.R. 1413-22 p.40)</w:t>
      </w:r>
    </w:p>
    <w:p w14:paraId="16736C68" w14:textId="77777777" w:rsidR="005B760D" w:rsidRDefault="005B760D" w:rsidP="005B76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Nov.1414</w:t>
      </w:r>
      <w:r>
        <w:rPr>
          <w:rFonts w:ascii="Times New Roman" w:hAnsi="Times New Roman" w:cs="Times New Roman"/>
          <w:sz w:val="24"/>
          <w:szCs w:val="24"/>
        </w:rPr>
        <w:tab/>
        <w:t>He was re-appointed Sheriff.   (ibid. p.71)</w:t>
      </w:r>
    </w:p>
    <w:p w14:paraId="6512839B" w14:textId="77777777" w:rsidR="005B760D" w:rsidRDefault="005B760D" w:rsidP="005B760D">
      <w:pPr>
        <w:rPr>
          <w:rFonts w:ascii="Times New Roman" w:hAnsi="Times New Roman" w:cs="Times New Roman"/>
          <w:sz w:val="24"/>
          <w:szCs w:val="24"/>
        </w:rPr>
      </w:pPr>
    </w:p>
    <w:p w14:paraId="124FC97F" w14:textId="77777777" w:rsidR="005B760D" w:rsidRDefault="005B760D" w:rsidP="005B760D">
      <w:pPr>
        <w:rPr>
          <w:rFonts w:ascii="Times New Roman" w:hAnsi="Times New Roman" w:cs="Times New Roman"/>
          <w:sz w:val="24"/>
          <w:szCs w:val="24"/>
        </w:rPr>
      </w:pPr>
    </w:p>
    <w:p w14:paraId="19F1CE1A" w14:textId="77777777" w:rsidR="005B760D" w:rsidRDefault="005B760D" w:rsidP="005B76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August 2021</w:t>
      </w:r>
    </w:p>
    <w:p w14:paraId="00E5B430" w14:textId="77777777" w:rsidR="00BA00AB" w:rsidRPr="005B760D" w:rsidRDefault="00BA00AB" w:rsidP="009139A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A00AB" w:rsidRPr="005B76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81644" w14:textId="77777777" w:rsidR="005B760D" w:rsidRDefault="005B760D" w:rsidP="009139A6">
      <w:r>
        <w:separator/>
      </w:r>
    </w:p>
  </w:endnote>
  <w:endnote w:type="continuationSeparator" w:id="0">
    <w:p w14:paraId="29154585" w14:textId="77777777" w:rsidR="005B760D" w:rsidRDefault="005B76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B6A7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BCD7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8D04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E42B3" w14:textId="77777777" w:rsidR="005B760D" w:rsidRDefault="005B760D" w:rsidP="009139A6">
      <w:r>
        <w:separator/>
      </w:r>
    </w:p>
  </w:footnote>
  <w:footnote w:type="continuationSeparator" w:id="0">
    <w:p w14:paraId="3952452D" w14:textId="77777777" w:rsidR="005B760D" w:rsidRDefault="005B76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BE7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B15B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0427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60D"/>
    <w:rsid w:val="000666E0"/>
    <w:rsid w:val="002510B7"/>
    <w:rsid w:val="005B760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4C4EC"/>
  <w15:chartTrackingRefBased/>
  <w15:docId w15:val="{3008F8AC-B81F-4661-A098-68C045FE2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60D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2021-08-23T15:21:00Z</dcterms:created>
  <dcterms:modified xsi:type="dcterms:W3CDTF">2021-08-23T15:21:00Z</dcterms:modified>
</cp:coreProperties>
</file>